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06918" w14:textId="618A79AA" w:rsidR="004C424E" w:rsidRDefault="004C424E" w:rsidP="00825CE7">
      <w:pPr>
        <w:pStyle w:val="CRCoverPage"/>
        <w:tabs>
          <w:tab w:val="right" w:pos="9639"/>
        </w:tabs>
        <w:spacing w:after="0"/>
        <w:rPr>
          <w:b/>
          <w:i/>
          <w:noProof/>
          <w:sz w:val="28"/>
        </w:rPr>
      </w:pPr>
      <w:bookmarkStart w:id="0" w:name="_Hlk91753531"/>
      <w:r>
        <w:rPr>
          <w:rFonts w:cs="Arial"/>
          <w:b/>
          <w:noProof/>
          <w:sz w:val="24"/>
        </w:rPr>
        <w:t>SA WG2 Meeting #157</w:t>
      </w:r>
      <w:r>
        <w:rPr>
          <w:b/>
          <w:i/>
          <w:noProof/>
          <w:sz w:val="28"/>
        </w:rPr>
        <w:tab/>
      </w:r>
      <w:r w:rsidR="00D30AC5" w:rsidRPr="00D30AC5">
        <w:rPr>
          <w:rFonts w:cs="Arial"/>
          <w:b/>
          <w:noProof/>
          <w:sz w:val="24"/>
        </w:rPr>
        <w:t>S2-230683</w:t>
      </w:r>
      <w:r w:rsidR="00D30AC5">
        <w:rPr>
          <w:rFonts w:cs="Arial"/>
          <w:b/>
          <w:noProof/>
          <w:sz w:val="24"/>
        </w:rPr>
        <w:t>7</w:t>
      </w:r>
    </w:p>
    <w:p w14:paraId="5C6C7FBB" w14:textId="77777777" w:rsidR="004C424E" w:rsidRDefault="004C424E" w:rsidP="004C424E">
      <w:pPr>
        <w:pStyle w:val="CRCoverPage"/>
        <w:outlineLvl w:val="0"/>
        <w:rPr>
          <w:b/>
          <w:noProof/>
          <w:sz w:val="24"/>
        </w:rPr>
      </w:pPr>
      <w:r>
        <w:rPr>
          <w:rFonts w:cs="Arial"/>
          <w:b/>
          <w:bCs/>
          <w:sz w:val="24"/>
        </w:rPr>
        <w:t>Berlin, Germany, May 22</w:t>
      </w:r>
      <w:r w:rsidRPr="00EF16AE">
        <w:rPr>
          <w:rFonts w:cs="Arial"/>
          <w:b/>
          <w:bCs/>
          <w:sz w:val="24"/>
          <w:vertAlign w:val="superscript"/>
        </w:rPr>
        <w:t>nd</w:t>
      </w:r>
      <w:r>
        <w:rPr>
          <w:rFonts w:cs="Arial"/>
          <w:b/>
          <w:bCs/>
          <w:sz w:val="24"/>
        </w:rPr>
        <w:t xml:space="preserve"> – 26</w:t>
      </w:r>
      <w:r w:rsidRPr="00EF16AE">
        <w:rPr>
          <w:rFonts w:cs="Arial"/>
          <w:b/>
          <w:bCs/>
          <w:sz w:val="24"/>
          <w:vertAlign w:val="superscript"/>
        </w:rPr>
        <w:t>th</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2A9ACC" w:rsidR="001E41F3" w:rsidRPr="00410371" w:rsidRDefault="00FE5D90" w:rsidP="00E13F3D">
            <w:pPr>
              <w:pStyle w:val="CRCoverPage"/>
              <w:spacing w:after="0"/>
              <w:jc w:val="right"/>
              <w:rPr>
                <w:b/>
                <w:noProof/>
                <w:sz w:val="28"/>
              </w:rPr>
            </w:pPr>
            <w:r>
              <w:rPr>
                <w:b/>
                <w:noProof/>
                <w:sz w:val="28"/>
              </w:rPr>
              <w:t>23.50</w:t>
            </w:r>
            <w:r w:rsidR="00462C6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C6D2ED" w:rsidR="001E41F3" w:rsidRPr="00410371" w:rsidRDefault="0087191C" w:rsidP="009658BC">
            <w:pPr>
              <w:pStyle w:val="CRCoverPage"/>
              <w:spacing w:after="0"/>
              <w:jc w:val="center"/>
              <w:rPr>
                <w:noProof/>
              </w:rPr>
            </w:pPr>
            <w:r>
              <w:rPr>
                <w:b/>
                <w:noProof/>
                <w:sz w:val="28"/>
              </w:rPr>
              <w:t>4196</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CFCFB0"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7D168B">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B6ABD2"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1F5925" w:rsidR="001E41F3" w:rsidRDefault="009246CA">
            <w:pPr>
              <w:pStyle w:val="CRCoverPage"/>
              <w:spacing w:after="0"/>
              <w:ind w:left="100"/>
              <w:rPr>
                <w:noProof/>
              </w:rPr>
            </w:pPr>
            <w:r>
              <w:rPr>
                <w:noProof/>
              </w:rPr>
              <w:t>PIN solution description in informative Annex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6C702E" w:rsidR="001E41F3" w:rsidRDefault="00FE5D90">
            <w:pPr>
              <w:pStyle w:val="CRCoverPage"/>
              <w:spacing w:after="0"/>
              <w:ind w:left="100"/>
              <w:rPr>
                <w:noProof/>
              </w:rPr>
            </w:pPr>
            <w:r w:rsidRPr="00954433">
              <w:rPr>
                <w:noProof/>
              </w:rPr>
              <w:t>Nokia, Nokia Shanghai Bell</w:t>
            </w:r>
            <w:r w:rsidR="0027490D">
              <w:rPr>
                <w:noProof/>
              </w:rPr>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D385EA" w:rsidR="001E41F3" w:rsidRDefault="00406A4F">
            <w:pPr>
              <w:pStyle w:val="CRCoverPage"/>
              <w:spacing w:after="0"/>
              <w:ind w:left="100"/>
              <w:rPr>
                <w:noProof/>
              </w:rPr>
            </w:pPr>
            <w:r>
              <w:rPr>
                <w:noProof/>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A98850"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5829EA">
              <w:rPr>
                <w:noProof/>
              </w:rPr>
              <w:t>0</w:t>
            </w:r>
            <w:r w:rsidR="004C424E">
              <w:rPr>
                <w:noProof/>
              </w:rPr>
              <w:t>5</w:t>
            </w:r>
            <w:r>
              <w:rPr>
                <w:noProof/>
              </w:rPr>
              <w:t>-</w:t>
            </w:r>
            <w:bookmarkEnd w:id="2"/>
            <w:r w:rsidR="00406A4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6AABCD" w:rsidR="001E41F3" w:rsidRDefault="00B015A4">
            <w:pPr>
              <w:pStyle w:val="CRCoverPage"/>
              <w:spacing w:after="0"/>
              <w:ind w:left="100"/>
              <w:rPr>
                <w:noProof/>
              </w:rPr>
            </w:pPr>
            <w:r>
              <w:rPr>
                <w:noProof/>
              </w:rPr>
              <w:t>Add an informative annex in TS 23.502 to describe the service flow for PIN creation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B2AEC6" w:rsidR="001E41F3" w:rsidRDefault="00B015A4">
            <w:pPr>
              <w:pStyle w:val="CRCoverPage"/>
              <w:spacing w:after="0"/>
              <w:ind w:left="100"/>
              <w:rPr>
                <w:noProof/>
              </w:rPr>
            </w:pPr>
            <w:r>
              <w:rPr>
                <w:noProof/>
              </w:rPr>
              <w:t>Adds a new informative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CFB336" w:rsidR="001E41F3" w:rsidRDefault="00B015A4">
            <w:pPr>
              <w:pStyle w:val="CRCoverPage"/>
              <w:spacing w:after="0"/>
              <w:ind w:left="10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C19A0" w:rsidR="001E41F3" w:rsidRDefault="009603D8">
            <w:pPr>
              <w:pStyle w:val="CRCoverPage"/>
              <w:spacing w:after="0"/>
              <w:ind w:left="100"/>
              <w:rPr>
                <w:noProof/>
              </w:rPr>
            </w:pPr>
            <w:r>
              <w:rPr>
                <w:noProof/>
              </w:rPr>
              <w:t xml:space="preserve">Annex </w:t>
            </w:r>
            <w:r w:rsidR="002D65BC">
              <w:rPr>
                <w:noProof/>
              </w:rPr>
              <w:t>X</w:t>
            </w:r>
            <w:r>
              <w:rPr>
                <w:noProof/>
              </w:rPr>
              <w:t>.</w:t>
            </w:r>
            <w:r w:rsidR="002D65BC">
              <w:rPr>
                <w:noProof/>
              </w:rPr>
              <w:t>y</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6769E072"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AB2F84">
        <w:rPr>
          <w:rFonts w:ascii="Arial" w:hAnsi="Arial"/>
          <w:i/>
          <w:color w:val="FF0000"/>
          <w:sz w:val="24"/>
          <w:lang w:val="en-US"/>
        </w:rPr>
        <w:t xml:space="preserve"> (all texts are new)</w:t>
      </w:r>
    </w:p>
    <w:p w14:paraId="528AAF7D" w14:textId="69BCD616" w:rsidR="003E79DF" w:rsidRDefault="003E79DF" w:rsidP="003E79DF">
      <w:pPr>
        <w:pStyle w:val="Heading8"/>
      </w:pPr>
      <w:bookmarkStart w:id="3" w:name="_Toc131517304"/>
      <w:r>
        <w:t xml:space="preserve">Annex </w:t>
      </w:r>
      <w:r w:rsidRPr="003E79DF">
        <w:rPr>
          <w:highlight w:val="yellow"/>
        </w:rPr>
        <w:t>X</w:t>
      </w:r>
      <w:r>
        <w:t xml:space="preserve"> (informative):</w:t>
      </w:r>
      <w:r>
        <w:br/>
        <w:t>Support for Personal IoT Networks</w:t>
      </w:r>
      <w:bookmarkEnd w:id="3"/>
    </w:p>
    <w:p w14:paraId="4E8B6B74" w14:textId="38F0C5CD" w:rsidR="00787D92" w:rsidRDefault="002D65BC" w:rsidP="00787D92">
      <w:pPr>
        <w:pStyle w:val="Heading1"/>
      </w:pPr>
      <w:proofErr w:type="spellStart"/>
      <w:r w:rsidRPr="003E79DF">
        <w:rPr>
          <w:highlight w:val="yellow"/>
        </w:rPr>
        <w:t>X</w:t>
      </w:r>
      <w:r w:rsidR="00787D92" w:rsidRPr="003E79DF">
        <w:rPr>
          <w:highlight w:val="yellow"/>
        </w:rPr>
        <w:t>.</w:t>
      </w:r>
      <w:r w:rsidRPr="003E79DF">
        <w:rPr>
          <w:highlight w:val="yellow"/>
        </w:rPr>
        <w:t>y</w:t>
      </w:r>
      <w:proofErr w:type="spellEnd"/>
      <w:r w:rsidR="00787D92">
        <w:tab/>
      </w:r>
      <w:r w:rsidR="00ED5F37" w:rsidRPr="008F53C3">
        <w:t>Procedure for</w:t>
      </w:r>
      <w:r w:rsidR="00ED5F37">
        <w:t xml:space="preserve"> </w:t>
      </w:r>
      <w:r w:rsidR="00787D92">
        <w:t xml:space="preserve">PIN </w:t>
      </w:r>
      <w:r w:rsidR="00833438">
        <w:t>service</w:t>
      </w:r>
    </w:p>
    <w:p w14:paraId="3FEDAB52" w14:textId="5C6BE87E" w:rsidR="00B47F47" w:rsidRDefault="008F53C3" w:rsidP="00B47F47">
      <w:pPr>
        <w:pStyle w:val="TF"/>
      </w:pPr>
      <w:r>
        <w:object w:dxaOrig="15221" w:dyaOrig="10846" w14:anchorId="1AE03C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287.5pt" o:ole="">
            <v:imagedata r:id="rId18" o:title=""/>
          </v:shape>
          <o:OLEObject Type="Embed" ProgID="Visio.Drawing.15" ShapeID="_x0000_i1025" DrawAspect="Content" ObjectID="_1745400868" r:id="rId19"/>
        </w:object>
      </w:r>
    </w:p>
    <w:p w14:paraId="1A61D701" w14:textId="16594F84" w:rsidR="00B47F47" w:rsidRDefault="00B47F47" w:rsidP="00B47F47">
      <w:pPr>
        <w:pStyle w:val="TF"/>
      </w:pPr>
      <w:r>
        <w:t xml:space="preserve">Figure P.x-1: </w:t>
      </w:r>
      <w:r w:rsidR="00ED5F37" w:rsidRPr="008F53C3">
        <w:t>Procedure for</w:t>
      </w:r>
      <w:r w:rsidR="00ED5F37">
        <w:t xml:space="preserve"> </w:t>
      </w:r>
      <w:r>
        <w:t>PIN service</w:t>
      </w:r>
    </w:p>
    <w:p w14:paraId="09C018CC" w14:textId="6CE92990" w:rsidR="00A10BC0" w:rsidRDefault="00A10BC0" w:rsidP="00FE5D90">
      <w:r>
        <w:t xml:space="preserve">PIN is a subscribed service, and a user needs to coordinate with the Mobile Network Operator to subscribe for PIN service. When a user </w:t>
      </w:r>
      <w:r w:rsidR="00112B8B">
        <w:t xml:space="preserve">subscribes for a </w:t>
      </w:r>
      <w:r>
        <w:t xml:space="preserve">PIN, the subscription data </w:t>
      </w:r>
      <w:r w:rsidR="00B571FA">
        <w:t>includes</w:t>
      </w:r>
      <w:r>
        <w:t xml:space="preserve"> the DNN and S</w:t>
      </w:r>
      <w:r w:rsidR="00923C4D">
        <w:noBreakHyphen/>
      </w:r>
      <w:r>
        <w:t>NSSAI allocated by the MNO for the PIN service. The PIN user</w:t>
      </w:r>
      <w:r w:rsidR="00B571FA">
        <w:t>'</w:t>
      </w:r>
      <w:r>
        <w:t>s PEGC UE</w:t>
      </w:r>
      <w:r w:rsidR="00B571FA">
        <w:t>(</w:t>
      </w:r>
      <w:r>
        <w:t>s</w:t>
      </w:r>
      <w:r w:rsidR="00B571FA">
        <w:t>)</w:t>
      </w:r>
      <w:r>
        <w:t xml:space="preserve"> are then provisioned with appropriate URSP rules to enable the PEGC UE to route the PIN traffic using the DNN and S</w:t>
      </w:r>
      <w:r w:rsidR="00923C4D">
        <w:noBreakHyphen/>
      </w:r>
      <w:r>
        <w:t xml:space="preserve">NSSAI allocated for the PIN. Figure P.x-1 above provides a </w:t>
      </w:r>
      <w:proofErr w:type="spellStart"/>
      <w:r>
        <w:t>highlevel</w:t>
      </w:r>
      <w:proofErr w:type="spellEnd"/>
      <w:r>
        <w:t xml:space="preserve"> </w:t>
      </w:r>
      <w:r w:rsidR="007C135F" w:rsidRPr="008F53C3">
        <w:t>procedure</w:t>
      </w:r>
      <w:r>
        <w:t xml:space="preserve"> for PIN service.</w:t>
      </w:r>
    </w:p>
    <w:p w14:paraId="592077FF" w14:textId="4C5871F2" w:rsidR="00ED5F37" w:rsidRDefault="00B47F47" w:rsidP="00A10BC0">
      <w:pPr>
        <w:pStyle w:val="B1"/>
      </w:pPr>
      <w:r w:rsidRPr="008F53C3">
        <w:t>Step</w:t>
      </w:r>
      <w:r w:rsidR="00A10BC0" w:rsidRPr="008F53C3">
        <w:t xml:space="preserve"> </w:t>
      </w:r>
      <w:r w:rsidRPr="008F53C3">
        <w:t>1:</w:t>
      </w:r>
      <w:r w:rsidR="00A10BC0" w:rsidRPr="008F53C3">
        <w:tab/>
      </w:r>
      <w:r w:rsidR="00A10BC0" w:rsidRPr="008F53C3">
        <w:tab/>
      </w:r>
      <w:r w:rsidR="00ED5F37" w:rsidRPr="008F53C3">
        <w:t>Step 1 is performed using O&amp;M.</w:t>
      </w:r>
    </w:p>
    <w:p w14:paraId="693F4F98" w14:textId="21854C73" w:rsidR="00B47F47" w:rsidRDefault="00B47F47" w:rsidP="008F53C3">
      <w:pPr>
        <w:pStyle w:val="B1"/>
        <w:ind w:hanging="1"/>
      </w:pPr>
      <w:r w:rsidRPr="008F53C3">
        <w:t>A user subscribes to the Mobile Network Operator</w:t>
      </w:r>
      <w:r w:rsidR="002835DD" w:rsidRPr="008F53C3">
        <w:t xml:space="preserve"> (MNO)</w:t>
      </w:r>
      <w:r w:rsidRPr="008F53C3">
        <w:t xml:space="preserve"> for PIN service.</w:t>
      </w:r>
      <w:r w:rsidR="002835DD" w:rsidRPr="008F53C3">
        <w:t xml:space="preserve"> </w:t>
      </w:r>
      <w:r w:rsidR="00ED5F37" w:rsidRPr="008F53C3">
        <w:t>T</w:t>
      </w:r>
      <w:r w:rsidR="002835DD" w:rsidRPr="008F53C3">
        <w:t>he user provides</w:t>
      </w:r>
      <w:r w:rsidR="002835DD">
        <w:t xml:space="preserve"> the list of PEGC </w:t>
      </w:r>
      <w:r w:rsidR="002835DD" w:rsidRPr="008F53C3">
        <w:t>UE</w:t>
      </w:r>
      <w:r w:rsidR="00ED5F37" w:rsidRPr="008F53C3">
        <w:t>(</w:t>
      </w:r>
      <w:r w:rsidR="002835DD" w:rsidRPr="008F53C3">
        <w:t>s</w:t>
      </w:r>
      <w:r w:rsidR="00ED5F37" w:rsidRPr="008F53C3">
        <w:t>)</w:t>
      </w:r>
      <w:r w:rsidR="002835DD" w:rsidRPr="008F53C3">
        <w:t xml:space="preserve"> tha</w:t>
      </w:r>
      <w:r w:rsidR="002835DD">
        <w:t>t are part of the PIN. The MNO verifies the request, performs necessary checks e.g. whether the UEs are allowed to act as PEGC</w:t>
      </w:r>
      <w:r w:rsidR="00DA2B1E">
        <w:t>, whether all the requested PEGC UEs</w:t>
      </w:r>
      <w:r w:rsidR="002835DD">
        <w:t xml:space="preserve"> </w:t>
      </w:r>
      <w:r w:rsidR="00DA2B1E">
        <w:t xml:space="preserve">are part of the same UDM group </w:t>
      </w:r>
      <w:r w:rsidR="002835DD">
        <w:t xml:space="preserve">etc. If the request is authorized by the MNO, </w:t>
      </w:r>
      <w:r w:rsidR="00D80F62">
        <w:t>the MNO:</w:t>
      </w:r>
    </w:p>
    <w:p w14:paraId="187864C2" w14:textId="294F9F2D" w:rsidR="00D80F62" w:rsidRDefault="00D80F62" w:rsidP="00A10BC0">
      <w:pPr>
        <w:pStyle w:val="B2"/>
      </w:pPr>
      <w:r>
        <w:t>-</w:t>
      </w:r>
      <w:r>
        <w:tab/>
        <w:t>allocates DNN, S</w:t>
      </w:r>
      <w:r w:rsidR="00923C4D">
        <w:noBreakHyphen/>
      </w:r>
      <w:r>
        <w:t>NSSAI for the PIN</w:t>
      </w:r>
    </w:p>
    <w:p w14:paraId="197CAE7C" w14:textId="30394E2D" w:rsidR="00257C41" w:rsidRDefault="00257C41" w:rsidP="00A10BC0">
      <w:pPr>
        <w:pStyle w:val="B2"/>
      </w:pPr>
      <w:r>
        <w:t xml:space="preserve">- </w:t>
      </w:r>
      <w:r>
        <w:tab/>
        <w:t>if the PIN</w:t>
      </w:r>
      <w:r w:rsidR="00DA2B1E">
        <w:t xml:space="preserve"> has a single PEGC UE, then updates the PEGC UE subscription with the DNN, S</w:t>
      </w:r>
      <w:r w:rsidR="00923C4D">
        <w:noBreakHyphen/>
      </w:r>
      <w:r w:rsidR="00DA2B1E">
        <w:t>NSSAI allocated for the PIN</w:t>
      </w:r>
    </w:p>
    <w:p w14:paraId="5EB66807" w14:textId="7760E84B" w:rsidR="00D80F62" w:rsidRDefault="00D80F62" w:rsidP="00A10BC0">
      <w:pPr>
        <w:pStyle w:val="B2"/>
      </w:pPr>
      <w:r>
        <w:t>-</w:t>
      </w:r>
      <w:r>
        <w:tab/>
      </w:r>
      <w:r w:rsidR="00DA2B1E">
        <w:t>if the PIN has more th</w:t>
      </w:r>
      <w:r w:rsidR="00192BCD">
        <w:t>a</w:t>
      </w:r>
      <w:r w:rsidR="00DA2B1E">
        <w:t>n one PEGC</w:t>
      </w:r>
      <w:r w:rsidR="00192BCD">
        <w:t xml:space="preserve"> UE</w:t>
      </w:r>
      <w:r w:rsidR="00DA2B1E">
        <w:t>, the</w:t>
      </w:r>
      <w:r w:rsidR="00223436">
        <w:t>n</w:t>
      </w:r>
      <w:r w:rsidR="00DA2B1E">
        <w:t xml:space="preserve"> </w:t>
      </w:r>
      <w:r w:rsidR="00356E9C">
        <w:t xml:space="preserve">creates </w:t>
      </w:r>
      <w:r w:rsidR="00DA2B1E">
        <w:t xml:space="preserve">a group subscription following the </w:t>
      </w:r>
      <w:r w:rsidR="00DA2B1E" w:rsidRPr="001B7C50">
        <w:t>5G VN group management</w:t>
      </w:r>
      <w:r w:rsidR="00DA2B1E">
        <w:t xml:space="preserve"> principles as specified in </w:t>
      </w:r>
      <w:proofErr w:type="spellStart"/>
      <w:r w:rsidR="00DA2B1E">
        <w:t>claise</w:t>
      </w:r>
      <w:proofErr w:type="spellEnd"/>
      <w:r w:rsidR="00923C4D">
        <w:t> </w:t>
      </w:r>
      <w:r w:rsidR="00DA2B1E" w:rsidRPr="001B7C50">
        <w:t>5.29.2</w:t>
      </w:r>
      <w:r w:rsidR="00DA2B1E">
        <w:t xml:space="preserve"> of TS</w:t>
      </w:r>
      <w:r w:rsidR="00923C4D">
        <w:t> </w:t>
      </w:r>
      <w:r w:rsidR="00DA2B1E">
        <w:t>2</w:t>
      </w:r>
      <w:r w:rsidR="00DA2B1E" w:rsidRPr="008F53C3">
        <w:t>3.501</w:t>
      </w:r>
      <w:r w:rsidR="00ED5F37" w:rsidRPr="008F53C3">
        <w:rPr>
          <w:lang w:eastAsia="zh-CN"/>
        </w:rPr>
        <w:t> [2].</w:t>
      </w:r>
    </w:p>
    <w:p w14:paraId="629CAE81" w14:textId="39904868" w:rsidR="00D80F62" w:rsidRDefault="00D80F62" w:rsidP="00A10BC0">
      <w:pPr>
        <w:pStyle w:val="B2"/>
      </w:pPr>
      <w:r>
        <w:t>-</w:t>
      </w:r>
      <w:r>
        <w:tab/>
      </w:r>
      <w:r w:rsidR="00356E9C">
        <w:t xml:space="preserve">if local switching is required, </w:t>
      </w:r>
      <w:r w:rsidR="00A304DE">
        <w:t xml:space="preserve">configures </w:t>
      </w:r>
      <w:r w:rsidR="00A304DE" w:rsidRPr="00243F74">
        <w:t xml:space="preserve">in the SMF set </w:t>
      </w:r>
      <w:r w:rsidR="00356E9C">
        <w:t>and/</w:t>
      </w:r>
      <w:r w:rsidR="00A304DE" w:rsidRPr="00243F74">
        <w:t>or</w:t>
      </w:r>
      <w:r w:rsidR="00A304DE">
        <w:t xml:space="preserve"> in </w:t>
      </w:r>
      <w:r w:rsidR="00356E9C">
        <w:t xml:space="preserve">the </w:t>
      </w:r>
      <w:r w:rsidR="00A304DE">
        <w:t>NRF that the DNN</w:t>
      </w:r>
      <w:r w:rsidR="00356E9C">
        <w:t xml:space="preserve"> allocated for the PIN</w:t>
      </w:r>
      <w:r w:rsidR="00A304DE">
        <w:t xml:space="preserve"> is served by a specific SMF set</w:t>
      </w:r>
    </w:p>
    <w:p w14:paraId="2D0EFD81" w14:textId="3AD798D9" w:rsidR="00D52E11" w:rsidRDefault="00D80F62" w:rsidP="00D80F62">
      <w:pPr>
        <w:pStyle w:val="NO"/>
      </w:pPr>
      <w:r>
        <w:lastRenderedPageBreak/>
        <w:t>NOTE:</w:t>
      </w:r>
      <w:r>
        <w:tab/>
        <w:t xml:space="preserve">It is assumed that </w:t>
      </w:r>
      <w:r w:rsidR="00D52E11">
        <w:t xml:space="preserve">all PEGC UEs that are members of a PIN are part of the same UDM Group. If the PEGC UEs requested by the user for PIN creation are not part of the same UDM Group, the MNO migrates all the PEGC UEs into a single UDM Group for creating </w:t>
      </w:r>
      <w:r w:rsidR="00223436">
        <w:t>the group subscription.</w:t>
      </w:r>
    </w:p>
    <w:p w14:paraId="621AB529" w14:textId="0C56DB04" w:rsidR="00D80F62" w:rsidRDefault="00D52E11" w:rsidP="00A10BC0">
      <w:pPr>
        <w:pStyle w:val="B1"/>
      </w:pPr>
      <w:r>
        <w:t>Step 2:</w:t>
      </w:r>
      <w:r w:rsidR="00A10BC0">
        <w:tab/>
      </w:r>
      <w:r w:rsidR="005A01BA">
        <w:tab/>
        <w:t>For routing PIN traffic</w:t>
      </w:r>
      <w:r w:rsidR="00BE5065">
        <w:t xml:space="preserve"> by the PEGC UE</w:t>
      </w:r>
      <w:r w:rsidR="005A01BA">
        <w:t xml:space="preserve">, the AF provides guidance for URSP </w:t>
      </w:r>
      <w:r w:rsidR="00BE5065">
        <w:t xml:space="preserve">generation </w:t>
      </w:r>
      <w:r w:rsidR="005A01BA">
        <w:t>to the 5GC. The AF uses a UE ID (i.e. GPSI)</w:t>
      </w:r>
      <w:r w:rsidR="00806B12">
        <w:t xml:space="preserve"> as the target UE</w:t>
      </w:r>
      <w:r w:rsidR="005A01BA">
        <w:t xml:space="preserve"> if the PIN contains </w:t>
      </w:r>
      <w:r w:rsidR="00806B12">
        <w:t>a single PEGC</w:t>
      </w:r>
      <w:r w:rsidR="00356E9C">
        <w:t xml:space="preserve"> UE</w:t>
      </w:r>
      <w:r w:rsidR="00806B12">
        <w:t>. If the PIN contains more than one PEGC</w:t>
      </w:r>
      <w:r w:rsidR="00356E9C">
        <w:t xml:space="preserve"> UE</w:t>
      </w:r>
      <w:r w:rsidR="00806B12">
        <w:t>, then the AF uses External Group ID as the target UEs</w:t>
      </w:r>
      <w:r w:rsidR="00BE5065">
        <w:t xml:space="preserve"> for </w:t>
      </w:r>
      <w:r w:rsidR="00356E9C">
        <w:t xml:space="preserve">providing </w:t>
      </w:r>
      <w:r w:rsidR="00BE5065">
        <w:t>URSP guidance to the 5GC</w:t>
      </w:r>
      <w:r w:rsidR="00806B12">
        <w:t>.</w:t>
      </w:r>
      <w:r w:rsidR="00AC7133">
        <w:t xml:space="preserve"> The </w:t>
      </w:r>
      <w:r w:rsidR="00356E9C">
        <w:t xml:space="preserve">AF </w:t>
      </w:r>
      <w:r w:rsidR="00AC7133">
        <w:t>request contains DNN, S</w:t>
      </w:r>
      <w:r w:rsidR="00923C4D">
        <w:noBreakHyphen/>
      </w:r>
      <w:r w:rsidR="00AC7133">
        <w:t xml:space="preserve">NSSAI allocated to the user for </w:t>
      </w:r>
      <w:r w:rsidR="00BE5065">
        <w:t xml:space="preserve">the </w:t>
      </w:r>
      <w:r w:rsidR="00AC7133">
        <w:t>PIN service</w:t>
      </w:r>
      <w:r w:rsidR="00EA0204">
        <w:t xml:space="preserve"> and t</w:t>
      </w:r>
      <w:r w:rsidR="00AC7133">
        <w:t xml:space="preserve">he </w:t>
      </w:r>
      <w:r w:rsidR="00EA0204">
        <w:t>traffic descriptor</w:t>
      </w:r>
      <w:r w:rsidR="00356E9C">
        <w:t xml:space="preserve"> components</w:t>
      </w:r>
      <w:r w:rsidR="00EA0204">
        <w:t xml:space="preserve"> in the URSP rule</w:t>
      </w:r>
      <w:r w:rsidR="00356E9C">
        <w:t xml:space="preserve"> request from the AF contains the PIN ID (see also clause</w:t>
      </w:r>
      <w:r w:rsidR="00923C4D">
        <w:t> </w:t>
      </w:r>
      <w:r w:rsidR="00356E9C">
        <w:t>5.11.2 of TS</w:t>
      </w:r>
      <w:r w:rsidR="00923C4D">
        <w:t> </w:t>
      </w:r>
      <w:r w:rsidR="00356E9C">
        <w:t>29.522</w:t>
      </w:r>
      <w:r w:rsidR="008F53C3">
        <w:t> </w:t>
      </w:r>
      <w:r w:rsidR="008F53C3" w:rsidRPr="00140E21">
        <w:t>[</w:t>
      </w:r>
      <w:r w:rsidR="008F53C3">
        <w:t>87</w:t>
      </w:r>
      <w:r w:rsidR="008F53C3" w:rsidRPr="00140E21">
        <w:t>]</w:t>
      </w:r>
      <w:r w:rsidR="00356E9C">
        <w:t>)</w:t>
      </w:r>
      <w:r w:rsidR="00BE5065">
        <w:t>.</w:t>
      </w:r>
    </w:p>
    <w:p w14:paraId="48AC41C8" w14:textId="77777777" w:rsidR="00BE5065" w:rsidRDefault="001F0D56" w:rsidP="00BE5065">
      <w:pPr>
        <w:pStyle w:val="B1"/>
        <w:ind w:firstLine="0"/>
        <w:rPr>
          <w:lang w:eastAsia="zh-CN"/>
        </w:rPr>
      </w:pPr>
      <w:r w:rsidRPr="00140E21">
        <w:rPr>
          <w:lang w:eastAsia="zh-CN"/>
        </w:rPr>
        <w:t>The NEF authorizes the request received from the AF and stores the information in the UDR</w:t>
      </w:r>
      <w:r>
        <w:rPr>
          <w:lang w:eastAsia="zh-CN"/>
        </w:rPr>
        <w:t xml:space="preserve"> as "Application Data"</w:t>
      </w:r>
      <w:r w:rsidRPr="00140E21">
        <w:rPr>
          <w:lang w:eastAsia="zh-CN"/>
        </w:rPr>
        <w:t>.</w:t>
      </w:r>
    </w:p>
    <w:p w14:paraId="44F12204" w14:textId="5C429B77" w:rsidR="00AC7133" w:rsidRDefault="001F0D56" w:rsidP="00BE5065">
      <w:pPr>
        <w:pStyle w:val="B1"/>
        <w:ind w:firstLine="0"/>
        <w:rPr>
          <w:rFonts w:eastAsia="SimSun"/>
        </w:rPr>
      </w:pPr>
      <w:r>
        <w:rPr>
          <w:lang w:eastAsia="zh-CN"/>
        </w:rPr>
        <w:t xml:space="preserve">The NEF can use the procedure for </w:t>
      </w:r>
      <w:r>
        <w:rPr>
          <w:rFonts w:eastAsia="SimSun"/>
        </w:rPr>
        <w:t>authorization of service specific parameter provisioning as specified in clause</w:t>
      </w:r>
      <w:r w:rsidR="00923C4D">
        <w:rPr>
          <w:rFonts w:eastAsia="SimSun"/>
        </w:rPr>
        <w:t> </w:t>
      </w:r>
      <w:r>
        <w:rPr>
          <w:rFonts w:eastAsia="SimSun"/>
        </w:rPr>
        <w:t>4.15.6.7a</w:t>
      </w:r>
      <w:r w:rsidR="00AC7133">
        <w:rPr>
          <w:rFonts w:eastAsia="SimSun"/>
        </w:rPr>
        <w:t xml:space="preserve"> to authorize the AF request </w:t>
      </w:r>
      <w:r w:rsidR="00892670">
        <w:rPr>
          <w:rFonts w:eastAsia="SimSun"/>
        </w:rPr>
        <w:t>by the UDM</w:t>
      </w:r>
      <w:r w:rsidRPr="00140E21">
        <w:rPr>
          <w:lang w:eastAsia="zh-CN"/>
        </w:rPr>
        <w:t>.</w:t>
      </w:r>
      <w:r w:rsidR="00AC7133" w:rsidRPr="00AC7133">
        <w:rPr>
          <w:rFonts w:eastAsia="SimSun"/>
        </w:rPr>
        <w:t xml:space="preserve"> </w:t>
      </w:r>
      <w:r w:rsidR="00AC7133">
        <w:rPr>
          <w:rFonts w:eastAsia="SimSun"/>
        </w:rPr>
        <w:t xml:space="preserve">In this case, </w:t>
      </w:r>
    </w:p>
    <w:p w14:paraId="096A5DFB" w14:textId="7EDA2702" w:rsidR="001F0D56" w:rsidRPr="00AC7133" w:rsidRDefault="00AC7133" w:rsidP="00A10BC0">
      <w:pPr>
        <w:pStyle w:val="B2"/>
        <w:rPr>
          <w:lang w:eastAsia="zh-CN"/>
        </w:rPr>
      </w:pPr>
      <w:r>
        <w:rPr>
          <w:rFonts w:eastAsia="SimSun"/>
        </w:rPr>
        <w:t>-</w:t>
      </w:r>
      <w:r>
        <w:rPr>
          <w:rFonts w:eastAsia="SimSun"/>
        </w:rPr>
        <w:tab/>
        <w:t xml:space="preserve">if the request is for an individual UE, the UDM checks </w:t>
      </w:r>
      <w:r w:rsidR="00BE5065">
        <w:rPr>
          <w:rFonts w:eastAsia="SimSun"/>
        </w:rPr>
        <w:t xml:space="preserve">if the </w:t>
      </w:r>
      <w:r>
        <w:rPr>
          <w:rFonts w:eastAsia="SimSun"/>
        </w:rPr>
        <w:t>DNN</w:t>
      </w:r>
      <w:r w:rsidR="00BE5065">
        <w:rPr>
          <w:rFonts w:eastAsia="SimSun"/>
        </w:rPr>
        <w:t xml:space="preserve"> and S</w:t>
      </w:r>
      <w:r w:rsidR="00923C4D">
        <w:noBreakHyphen/>
      </w:r>
      <w:r w:rsidR="00BE5065">
        <w:rPr>
          <w:rFonts w:eastAsia="SimSun"/>
        </w:rPr>
        <w:t>NSSAI</w:t>
      </w:r>
      <w:r>
        <w:rPr>
          <w:rFonts w:eastAsia="SimSun"/>
        </w:rPr>
        <w:t xml:space="preserve"> </w:t>
      </w:r>
      <w:r w:rsidR="00BE5065">
        <w:rPr>
          <w:rFonts w:eastAsia="SimSun"/>
        </w:rPr>
        <w:t xml:space="preserve">in the AF request is allowed </w:t>
      </w:r>
      <w:r>
        <w:rPr>
          <w:rFonts w:eastAsia="SimSun"/>
        </w:rPr>
        <w:t>for the UE.</w:t>
      </w:r>
    </w:p>
    <w:p w14:paraId="590E98B4" w14:textId="46DB13D6" w:rsidR="00AC7133" w:rsidRDefault="00AC7133" w:rsidP="00A10BC0">
      <w:pPr>
        <w:pStyle w:val="B2"/>
        <w:rPr>
          <w:lang w:eastAsia="zh-CN"/>
        </w:rPr>
      </w:pPr>
      <w:r>
        <w:rPr>
          <w:rFonts w:eastAsia="SimSun"/>
        </w:rPr>
        <w:t>-</w:t>
      </w:r>
      <w:r>
        <w:rPr>
          <w:rFonts w:eastAsia="SimSun"/>
        </w:rPr>
        <w:tab/>
        <w:t>if the</w:t>
      </w:r>
      <w:r w:rsidRPr="00AC7133">
        <w:rPr>
          <w:rFonts w:eastAsia="SimSun"/>
        </w:rPr>
        <w:t xml:space="preserve"> </w:t>
      </w:r>
      <w:r>
        <w:rPr>
          <w:rFonts w:eastAsia="SimSun"/>
        </w:rPr>
        <w:t>request is for a group of UEs, the UDM checks whether the group related data (e.g. DNN/S</w:t>
      </w:r>
      <w:r w:rsidR="00923C4D">
        <w:noBreakHyphen/>
      </w:r>
      <w:r>
        <w:rPr>
          <w:rFonts w:eastAsia="SimSun"/>
        </w:rPr>
        <w:t>NSSAI group related data, see table</w:t>
      </w:r>
      <w:r w:rsidR="00923C4D">
        <w:rPr>
          <w:rFonts w:eastAsia="SimSun"/>
        </w:rPr>
        <w:t> </w:t>
      </w:r>
      <w:r>
        <w:rPr>
          <w:rFonts w:eastAsia="SimSun"/>
        </w:rPr>
        <w:t>4.15.6.3b-1)</w:t>
      </w:r>
      <w:r w:rsidRPr="00AC7133">
        <w:rPr>
          <w:rFonts w:eastAsia="SimSun"/>
        </w:rPr>
        <w:t xml:space="preserve"> </w:t>
      </w:r>
      <w:r>
        <w:rPr>
          <w:rFonts w:eastAsia="SimSun"/>
        </w:rPr>
        <w:t>is authorized for the group.</w:t>
      </w:r>
    </w:p>
    <w:p w14:paraId="3391AE8D" w14:textId="0182FA46" w:rsidR="00EC5E4E" w:rsidRDefault="00EC5E4E" w:rsidP="00A10BC0">
      <w:pPr>
        <w:pStyle w:val="B1"/>
      </w:pPr>
      <w:r>
        <w:tab/>
        <w:t xml:space="preserve">If the AF request is authorized, </w:t>
      </w:r>
      <w:r>
        <w:rPr>
          <w:lang w:eastAsia="zh-CN"/>
        </w:rPr>
        <w:t>t</w:t>
      </w:r>
      <w:r w:rsidRPr="00140E21">
        <w:rPr>
          <w:lang w:eastAsia="zh-CN"/>
        </w:rPr>
        <w:t>he NEF stores the AF request</w:t>
      </w:r>
      <w:r>
        <w:rPr>
          <w:lang w:eastAsia="zh-CN"/>
        </w:rPr>
        <w:t>ed</w:t>
      </w:r>
      <w:r w:rsidRPr="00140E21">
        <w:rPr>
          <w:lang w:eastAsia="zh-CN"/>
        </w:rPr>
        <w:t xml:space="preserve"> information in the UDR</w:t>
      </w:r>
      <w:r>
        <w:rPr>
          <w:lang w:eastAsia="zh-CN"/>
        </w:rPr>
        <w:t xml:space="preserve"> as the "Application Data" (Data Subset setting to "Service specific information")</w:t>
      </w:r>
      <w:r w:rsidRPr="00140E21">
        <w:rPr>
          <w:lang w:eastAsia="zh-CN"/>
        </w:rPr>
        <w:t>.</w:t>
      </w:r>
    </w:p>
    <w:p w14:paraId="293985B8" w14:textId="0AE869FA" w:rsidR="001F0D56" w:rsidRDefault="0077027F" w:rsidP="00A10BC0">
      <w:pPr>
        <w:pStyle w:val="B1"/>
      </w:pPr>
      <w:r>
        <w:t>Step 3:</w:t>
      </w:r>
      <w:r w:rsidR="00A10BC0">
        <w:tab/>
      </w:r>
      <w:r>
        <w:tab/>
      </w:r>
      <w:r w:rsidR="00EC5E4E" w:rsidRPr="00140E21">
        <w:rPr>
          <w:lang w:eastAsia="zh-CN"/>
        </w:rPr>
        <w:t>The PCF</w:t>
      </w:r>
      <w:r w:rsidR="00EC76CA">
        <w:rPr>
          <w:lang w:eastAsia="zh-CN"/>
        </w:rPr>
        <w:t xml:space="preserve"> </w:t>
      </w:r>
      <w:r w:rsidR="00EC5E4E" w:rsidRPr="00140E21">
        <w:rPr>
          <w:lang w:eastAsia="zh-CN"/>
        </w:rPr>
        <w:t>receive</w:t>
      </w:r>
      <w:r w:rsidR="00EC76CA">
        <w:rPr>
          <w:lang w:eastAsia="zh-CN"/>
        </w:rPr>
        <w:t>s</w:t>
      </w:r>
      <w:r w:rsidR="00EC5E4E" w:rsidRPr="00140E21">
        <w:rPr>
          <w:lang w:eastAsia="zh-CN"/>
        </w:rPr>
        <w:t xml:space="preserve"> a </w:t>
      </w:r>
      <w:proofErr w:type="spellStart"/>
      <w:r w:rsidR="00EC5E4E" w:rsidRPr="00140E21">
        <w:rPr>
          <w:lang w:eastAsia="zh-CN"/>
        </w:rPr>
        <w:t>Nudr_DM_Notify</w:t>
      </w:r>
      <w:proofErr w:type="spellEnd"/>
      <w:r w:rsidR="00EC5E4E" w:rsidRPr="00140E21">
        <w:rPr>
          <w:lang w:eastAsia="zh-CN"/>
        </w:rPr>
        <w:t xml:space="preserve"> notification of data change from the UDR</w:t>
      </w:r>
      <w:r w:rsidR="00EC5E4E">
        <w:rPr>
          <w:lang w:eastAsia="zh-CN"/>
        </w:rPr>
        <w:t>,</w:t>
      </w:r>
      <w:r>
        <w:t xml:space="preserve"> generates </w:t>
      </w:r>
      <w:r w:rsidR="00EC5E4E">
        <w:t xml:space="preserve">the </w:t>
      </w:r>
      <w:r>
        <w:t xml:space="preserve">URSP </w:t>
      </w:r>
      <w:r w:rsidR="0051330E">
        <w:t xml:space="preserve">rules </w:t>
      </w:r>
      <w:r>
        <w:t xml:space="preserve">and </w:t>
      </w:r>
      <w:r w:rsidR="00EC5E4E" w:rsidRPr="00140E21">
        <w:rPr>
          <w:lang w:eastAsia="zh-CN"/>
        </w:rPr>
        <w:t>initiates UE Policy delivery as specified in clause 4.2.4.3</w:t>
      </w:r>
      <w:r w:rsidR="00EC5E4E">
        <w:rPr>
          <w:lang w:eastAsia="zh-CN"/>
        </w:rPr>
        <w:t xml:space="preserve"> to </w:t>
      </w:r>
      <w:r>
        <w:t xml:space="preserve">provision </w:t>
      </w:r>
      <w:r w:rsidR="00BE5065">
        <w:t>the</w:t>
      </w:r>
      <w:r w:rsidR="00EC5E4E">
        <w:t xml:space="preserve"> URSP rules</w:t>
      </w:r>
      <w:r w:rsidR="00BE5065">
        <w:t xml:space="preserve"> </w:t>
      </w:r>
      <w:r>
        <w:t xml:space="preserve">in the </w:t>
      </w:r>
      <w:r w:rsidR="00BE5065">
        <w:t xml:space="preserve">PEGC </w:t>
      </w:r>
      <w:r>
        <w:t>UE</w:t>
      </w:r>
      <w:r w:rsidR="00BE5065">
        <w:t xml:space="preserve">(s). </w:t>
      </w:r>
      <w:r w:rsidR="005A6A97">
        <w:t>For routing of PIN traffic by the PEGC UE(s), t</w:t>
      </w:r>
      <w:r w:rsidR="00BE5065">
        <w:t xml:space="preserve">he URSP </w:t>
      </w:r>
      <w:r w:rsidR="0051330E">
        <w:t xml:space="preserve">policies provided to the PEGC UE(s) </w:t>
      </w:r>
      <w:r w:rsidR="00BE5065">
        <w:t xml:space="preserve">contain </w:t>
      </w:r>
      <w:r w:rsidR="0051330E">
        <w:t xml:space="preserve">URSP </w:t>
      </w:r>
      <w:proofErr w:type="spellStart"/>
      <w:r w:rsidR="0051330E">
        <w:t>rulewith</w:t>
      </w:r>
      <w:proofErr w:type="spellEnd"/>
      <w:r w:rsidR="0051330E">
        <w:t xml:space="preserve"> PI</w:t>
      </w:r>
      <w:r w:rsidR="00837E57">
        <w:t>N</w:t>
      </w:r>
      <w:r w:rsidR="0051330E">
        <w:t xml:space="preserve"> ID as traffic descriptor.</w:t>
      </w:r>
    </w:p>
    <w:p w14:paraId="0778C80C" w14:textId="33B28C09" w:rsidR="0077027F" w:rsidRDefault="0077027F" w:rsidP="00A10BC0">
      <w:pPr>
        <w:pStyle w:val="B1"/>
      </w:pPr>
      <w:r>
        <w:t>Step 4:</w:t>
      </w:r>
      <w:r>
        <w:tab/>
      </w:r>
      <w:r w:rsidR="00A10BC0">
        <w:tab/>
      </w:r>
      <w:r>
        <w:t xml:space="preserve">The AF provides </w:t>
      </w:r>
      <w:r w:rsidR="008B1765">
        <w:t xml:space="preserve">QoS requirements for the PIN traffic following </w:t>
      </w:r>
      <w:r w:rsidR="008B1765">
        <w:rPr>
          <w:rFonts w:eastAsia="SimSun"/>
        </w:rPr>
        <w:t>procedures for AF requested QoS for a UE or group of UEs not identified by a UE address as specified in clause</w:t>
      </w:r>
      <w:r w:rsidR="00923C4D">
        <w:rPr>
          <w:rFonts w:eastAsia="SimSun"/>
        </w:rPr>
        <w:t> </w:t>
      </w:r>
      <w:r w:rsidR="008B1765">
        <w:rPr>
          <w:rFonts w:eastAsia="SimSun"/>
        </w:rPr>
        <w:t>4.15.6.14</w:t>
      </w:r>
    </w:p>
    <w:p w14:paraId="139AEBA6" w14:textId="53AEB8C3" w:rsidR="00A10BC0" w:rsidRPr="00DE37F3" w:rsidRDefault="00833438" w:rsidP="00B015A4">
      <w:pPr>
        <w:pStyle w:val="B1"/>
        <w:rPr>
          <w:strike/>
        </w:rPr>
      </w:pPr>
      <w:r>
        <w:t>Step 5:</w:t>
      </w:r>
      <w:r>
        <w:tab/>
      </w:r>
      <w:r w:rsidR="00A10BC0">
        <w:tab/>
      </w:r>
      <w:r>
        <w:t>When the PEGC UE</w:t>
      </w:r>
      <w:r w:rsidR="0051330E">
        <w:t>(s)</w:t>
      </w:r>
      <w:r>
        <w:t xml:space="preserve"> detect PIN traffic, it uses the provisioned URSP rules to identify PDU session to route the traffic</w:t>
      </w:r>
      <w:r w:rsidR="00090B6B">
        <w:t xml:space="preserve"> as specified in clause</w:t>
      </w:r>
      <w:r w:rsidR="00923C4D">
        <w:t> </w:t>
      </w:r>
      <w:r w:rsidR="00090B6B" w:rsidRPr="003D4ABF">
        <w:t>6.6.2.3</w:t>
      </w:r>
      <w:r w:rsidR="00090B6B">
        <w:t xml:space="preserve"> of TS</w:t>
      </w:r>
      <w:r w:rsidR="00923C4D">
        <w:t> </w:t>
      </w:r>
      <w:r w:rsidR="00090B6B">
        <w:t>23.503</w:t>
      </w:r>
      <w:r w:rsidR="006557D1">
        <w:t> </w:t>
      </w:r>
      <w:r w:rsidR="006557D1" w:rsidRPr="00140E21">
        <w:t>[2</w:t>
      </w:r>
      <w:r w:rsidR="00196C19">
        <w:t>0</w:t>
      </w:r>
      <w:r w:rsidR="006557D1" w:rsidRPr="00140E21">
        <w:t>]</w:t>
      </w:r>
      <w:r>
        <w:t>. The PIN ID</w:t>
      </w:r>
      <w:r w:rsidR="0051330E">
        <w:t xml:space="preserve"> received at the application layer</w:t>
      </w:r>
      <w:r>
        <w:t xml:space="preserve"> is matched with the PIN ID in the traffic descriptor of URSP rules. If a matching </w:t>
      </w:r>
      <w:r w:rsidR="0051330E">
        <w:t>rule</w:t>
      </w:r>
      <w:r>
        <w:t xml:space="preserve"> </w:t>
      </w:r>
      <w:r w:rsidR="00090B6B">
        <w:t xml:space="preserve">is </w:t>
      </w:r>
      <w:r>
        <w:t xml:space="preserve">found, the PEGC UE uses the RSD parameters </w:t>
      </w:r>
      <w:r w:rsidR="0051330E">
        <w:t xml:space="preserve">from that URSP rule </w:t>
      </w:r>
      <w:r>
        <w:t>to determine the PDU Session</w:t>
      </w:r>
      <w:r w:rsidR="0051330E">
        <w:t xml:space="preserve"> to route the PIN traffic</w:t>
      </w:r>
      <w:r>
        <w:t xml:space="preserve">. If there is an existing PDU session matching the RSD </w:t>
      </w:r>
      <w:r w:rsidR="00131B83">
        <w:t>parameters,</w:t>
      </w:r>
      <w:r>
        <w:t xml:space="preserve"> the PEGC UE uses th</w:t>
      </w:r>
      <w:r w:rsidR="00EC76CA">
        <w:t>e</w:t>
      </w:r>
      <w:r>
        <w:t xml:space="preserve"> PDU session for the detected </w:t>
      </w:r>
      <w:r w:rsidR="0051330E">
        <w:t>PIN</w:t>
      </w:r>
      <w:r>
        <w:t xml:space="preserve"> traffic otherwise the PEGC UE establishes a new PDU Session.</w:t>
      </w:r>
      <w:r w:rsidR="00196C19" w:rsidRPr="00196C19">
        <w:t xml:space="preserve"> </w:t>
      </w:r>
      <w:r w:rsidR="00196C19">
        <w:t>The 5GC further performs session management and user plane management as described in Annex </w:t>
      </w:r>
      <w:proofErr w:type="spellStart"/>
      <w:r w:rsidR="00196C19">
        <w:t>P.y</w:t>
      </w:r>
      <w:proofErr w:type="spellEnd"/>
      <w:r w:rsidR="00196C19">
        <w:t xml:space="preserve"> of TS 23.501 [2].</w:t>
      </w: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353F9" w14:textId="77777777" w:rsidR="00813D58" w:rsidRDefault="00813D58">
      <w:r>
        <w:separator/>
      </w:r>
    </w:p>
  </w:endnote>
  <w:endnote w:type="continuationSeparator" w:id="0">
    <w:p w14:paraId="7896D22C" w14:textId="77777777" w:rsidR="00813D58" w:rsidRDefault="00813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63D03" w14:textId="77777777" w:rsidR="00813D58" w:rsidRDefault="00813D58">
      <w:r>
        <w:separator/>
      </w:r>
    </w:p>
  </w:footnote>
  <w:footnote w:type="continuationSeparator" w:id="0">
    <w:p w14:paraId="7934E95C" w14:textId="77777777" w:rsidR="00813D58" w:rsidRDefault="00813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7911B9"/>
    <w:multiLevelType w:val="hybridMultilevel"/>
    <w:tmpl w:val="D5585144"/>
    <w:lvl w:ilvl="0" w:tplc="AA6A4566">
      <w:start w:val="16"/>
      <w:numFmt w:val="bullet"/>
      <w:lvlText w:val="-"/>
      <w:lvlJc w:val="left"/>
      <w:pPr>
        <w:ind w:left="927" w:hanging="360"/>
      </w:pPr>
      <w:rPr>
        <w:rFonts w:ascii="Times New Roman" w:eastAsia="SimSun"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num w:numId="1" w16cid:durableId="4193720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481"/>
    <w:rsid w:val="00080EBD"/>
    <w:rsid w:val="00090B6B"/>
    <w:rsid w:val="000920E6"/>
    <w:rsid w:val="000A6394"/>
    <w:rsid w:val="000B7FED"/>
    <w:rsid w:val="000C038A"/>
    <w:rsid w:val="000C26A6"/>
    <w:rsid w:val="000C6598"/>
    <w:rsid w:val="000D44B3"/>
    <w:rsid w:val="001033A5"/>
    <w:rsid w:val="00112B8B"/>
    <w:rsid w:val="00131B83"/>
    <w:rsid w:val="00132A3A"/>
    <w:rsid w:val="00145D43"/>
    <w:rsid w:val="00163719"/>
    <w:rsid w:val="00192BCD"/>
    <w:rsid w:val="00192C46"/>
    <w:rsid w:val="00196C19"/>
    <w:rsid w:val="001A08B3"/>
    <w:rsid w:val="001A4935"/>
    <w:rsid w:val="001A7B60"/>
    <w:rsid w:val="001B52F0"/>
    <w:rsid w:val="001B7A65"/>
    <w:rsid w:val="001E3EB9"/>
    <w:rsid w:val="001E41F3"/>
    <w:rsid w:val="001F0D56"/>
    <w:rsid w:val="00223436"/>
    <w:rsid w:val="00236811"/>
    <w:rsid w:val="00243F74"/>
    <w:rsid w:val="00251D76"/>
    <w:rsid w:val="00257C41"/>
    <w:rsid w:val="0026004D"/>
    <w:rsid w:val="0026113E"/>
    <w:rsid w:val="002640DD"/>
    <w:rsid w:val="0027490D"/>
    <w:rsid w:val="00275D12"/>
    <w:rsid w:val="00276C27"/>
    <w:rsid w:val="002835DD"/>
    <w:rsid w:val="00284FEB"/>
    <w:rsid w:val="002860C4"/>
    <w:rsid w:val="00292AE2"/>
    <w:rsid w:val="002A02B0"/>
    <w:rsid w:val="002B5741"/>
    <w:rsid w:val="002C5EDD"/>
    <w:rsid w:val="002D65BC"/>
    <w:rsid w:val="002E472E"/>
    <w:rsid w:val="002F2100"/>
    <w:rsid w:val="002F3647"/>
    <w:rsid w:val="002F6B2F"/>
    <w:rsid w:val="00305409"/>
    <w:rsid w:val="00320E59"/>
    <w:rsid w:val="00356E9C"/>
    <w:rsid w:val="003609EF"/>
    <w:rsid w:val="0036231A"/>
    <w:rsid w:val="00374DD4"/>
    <w:rsid w:val="003832DC"/>
    <w:rsid w:val="003A2A40"/>
    <w:rsid w:val="003A40DE"/>
    <w:rsid w:val="003E1A36"/>
    <w:rsid w:val="003E79DF"/>
    <w:rsid w:val="00404D67"/>
    <w:rsid w:val="00406A4F"/>
    <w:rsid w:val="00410371"/>
    <w:rsid w:val="00423C67"/>
    <w:rsid w:val="004242F1"/>
    <w:rsid w:val="00462C65"/>
    <w:rsid w:val="00464B05"/>
    <w:rsid w:val="004B75B7"/>
    <w:rsid w:val="004C216C"/>
    <w:rsid w:val="004C2E51"/>
    <w:rsid w:val="004C424E"/>
    <w:rsid w:val="004D49F5"/>
    <w:rsid w:val="004E246F"/>
    <w:rsid w:val="0051330E"/>
    <w:rsid w:val="0051580D"/>
    <w:rsid w:val="00547111"/>
    <w:rsid w:val="0058259F"/>
    <w:rsid w:val="005829EA"/>
    <w:rsid w:val="00592D74"/>
    <w:rsid w:val="005A01BA"/>
    <w:rsid w:val="005A6A97"/>
    <w:rsid w:val="005C203A"/>
    <w:rsid w:val="005E2C44"/>
    <w:rsid w:val="006014BC"/>
    <w:rsid w:val="00621188"/>
    <w:rsid w:val="006257ED"/>
    <w:rsid w:val="00635118"/>
    <w:rsid w:val="006557D1"/>
    <w:rsid w:val="0066018B"/>
    <w:rsid w:val="006615F7"/>
    <w:rsid w:val="00665C47"/>
    <w:rsid w:val="006708A1"/>
    <w:rsid w:val="0067257D"/>
    <w:rsid w:val="00695808"/>
    <w:rsid w:val="006B46FB"/>
    <w:rsid w:val="006E21FB"/>
    <w:rsid w:val="006F68A7"/>
    <w:rsid w:val="007450CB"/>
    <w:rsid w:val="0077027F"/>
    <w:rsid w:val="007725EF"/>
    <w:rsid w:val="00787D92"/>
    <w:rsid w:val="00792342"/>
    <w:rsid w:val="007977A8"/>
    <w:rsid w:val="007B2168"/>
    <w:rsid w:val="007B512A"/>
    <w:rsid w:val="007C135F"/>
    <w:rsid w:val="007C2097"/>
    <w:rsid w:val="007D168B"/>
    <w:rsid w:val="007D6A07"/>
    <w:rsid w:val="007F7259"/>
    <w:rsid w:val="008040A8"/>
    <w:rsid w:val="00806B12"/>
    <w:rsid w:val="008116CD"/>
    <w:rsid w:val="00813D58"/>
    <w:rsid w:val="008279FA"/>
    <w:rsid w:val="00833438"/>
    <w:rsid w:val="00837E57"/>
    <w:rsid w:val="008626E7"/>
    <w:rsid w:val="00863EB6"/>
    <w:rsid w:val="00870ABC"/>
    <w:rsid w:val="00870EE7"/>
    <w:rsid w:val="0087191C"/>
    <w:rsid w:val="00875FC4"/>
    <w:rsid w:val="008863B9"/>
    <w:rsid w:val="00892670"/>
    <w:rsid w:val="008A402B"/>
    <w:rsid w:val="008A45A6"/>
    <w:rsid w:val="008B1765"/>
    <w:rsid w:val="008C0D78"/>
    <w:rsid w:val="008F282D"/>
    <w:rsid w:val="008F3789"/>
    <w:rsid w:val="008F53C3"/>
    <w:rsid w:val="008F686C"/>
    <w:rsid w:val="00900AA5"/>
    <w:rsid w:val="00911662"/>
    <w:rsid w:val="009148DE"/>
    <w:rsid w:val="00923C4D"/>
    <w:rsid w:val="009246CA"/>
    <w:rsid w:val="00941E30"/>
    <w:rsid w:val="009426FF"/>
    <w:rsid w:val="009603D8"/>
    <w:rsid w:val="009658BC"/>
    <w:rsid w:val="009777D9"/>
    <w:rsid w:val="00982E8C"/>
    <w:rsid w:val="009849F3"/>
    <w:rsid w:val="00991B88"/>
    <w:rsid w:val="009A5753"/>
    <w:rsid w:val="009A579D"/>
    <w:rsid w:val="009C6EE5"/>
    <w:rsid w:val="009E1255"/>
    <w:rsid w:val="009E3297"/>
    <w:rsid w:val="009F734F"/>
    <w:rsid w:val="00A039F4"/>
    <w:rsid w:val="00A06E23"/>
    <w:rsid w:val="00A10BC0"/>
    <w:rsid w:val="00A246B6"/>
    <w:rsid w:val="00A300C4"/>
    <w:rsid w:val="00A304DE"/>
    <w:rsid w:val="00A47E70"/>
    <w:rsid w:val="00A50CF0"/>
    <w:rsid w:val="00A67E77"/>
    <w:rsid w:val="00A7671C"/>
    <w:rsid w:val="00AA2CBC"/>
    <w:rsid w:val="00AA5BE9"/>
    <w:rsid w:val="00AB2F84"/>
    <w:rsid w:val="00AC4C0B"/>
    <w:rsid w:val="00AC5820"/>
    <w:rsid w:val="00AC7133"/>
    <w:rsid w:val="00AD1CD8"/>
    <w:rsid w:val="00AE0EF1"/>
    <w:rsid w:val="00B015A4"/>
    <w:rsid w:val="00B04C92"/>
    <w:rsid w:val="00B10F6E"/>
    <w:rsid w:val="00B258BB"/>
    <w:rsid w:val="00B47F47"/>
    <w:rsid w:val="00B509FF"/>
    <w:rsid w:val="00B571FA"/>
    <w:rsid w:val="00B67B97"/>
    <w:rsid w:val="00B968C8"/>
    <w:rsid w:val="00BA3EC5"/>
    <w:rsid w:val="00BA51D9"/>
    <w:rsid w:val="00BA5986"/>
    <w:rsid w:val="00BB3AE7"/>
    <w:rsid w:val="00BB5DFC"/>
    <w:rsid w:val="00BD279D"/>
    <w:rsid w:val="00BD5C13"/>
    <w:rsid w:val="00BD6BB8"/>
    <w:rsid w:val="00BE4B37"/>
    <w:rsid w:val="00BE502E"/>
    <w:rsid w:val="00BE5065"/>
    <w:rsid w:val="00C063CC"/>
    <w:rsid w:val="00C3339E"/>
    <w:rsid w:val="00C519DC"/>
    <w:rsid w:val="00C569C3"/>
    <w:rsid w:val="00C66BA2"/>
    <w:rsid w:val="00C95985"/>
    <w:rsid w:val="00CC5026"/>
    <w:rsid w:val="00CC68D0"/>
    <w:rsid w:val="00D00481"/>
    <w:rsid w:val="00D03F9A"/>
    <w:rsid w:val="00D06D51"/>
    <w:rsid w:val="00D24991"/>
    <w:rsid w:val="00D30AC5"/>
    <w:rsid w:val="00D50255"/>
    <w:rsid w:val="00D5240E"/>
    <w:rsid w:val="00D52E11"/>
    <w:rsid w:val="00D66520"/>
    <w:rsid w:val="00D80B0F"/>
    <w:rsid w:val="00D80F62"/>
    <w:rsid w:val="00DA2B1E"/>
    <w:rsid w:val="00DE34CF"/>
    <w:rsid w:val="00DE37F3"/>
    <w:rsid w:val="00E13F3D"/>
    <w:rsid w:val="00E14FBB"/>
    <w:rsid w:val="00E34898"/>
    <w:rsid w:val="00E35DD5"/>
    <w:rsid w:val="00E45A81"/>
    <w:rsid w:val="00EA0204"/>
    <w:rsid w:val="00EB09B7"/>
    <w:rsid w:val="00EC5E4E"/>
    <w:rsid w:val="00EC76CA"/>
    <w:rsid w:val="00ED3C5D"/>
    <w:rsid w:val="00ED5F37"/>
    <w:rsid w:val="00EE4D89"/>
    <w:rsid w:val="00EE7D7C"/>
    <w:rsid w:val="00F00196"/>
    <w:rsid w:val="00F25D98"/>
    <w:rsid w:val="00F300FB"/>
    <w:rsid w:val="00F33065"/>
    <w:rsid w:val="00F42524"/>
    <w:rsid w:val="00F44BBC"/>
    <w:rsid w:val="00F5292F"/>
    <w:rsid w:val="00FB29BB"/>
    <w:rsid w:val="00FB6386"/>
    <w:rsid w:val="00FC3519"/>
    <w:rsid w:val="00FE5D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THChar">
    <w:name w:val="TH Char"/>
    <w:link w:val="TH"/>
    <w:qFormat/>
    <w:rsid w:val="00787D92"/>
    <w:rPr>
      <w:rFonts w:ascii="Arial" w:hAnsi="Arial"/>
      <w:b/>
      <w:lang w:val="en-GB" w:eastAsia="en-US"/>
    </w:rPr>
  </w:style>
  <w:style w:type="character" w:customStyle="1" w:styleId="TFChar">
    <w:name w:val="TF Char"/>
    <w:link w:val="TF"/>
    <w:rsid w:val="00787D92"/>
    <w:rPr>
      <w:rFonts w:ascii="Arial" w:hAnsi="Arial"/>
      <w:b/>
      <w:lang w:val="en-GB" w:eastAsia="en-US"/>
    </w:rPr>
  </w:style>
  <w:style w:type="paragraph" w:styleId="Revision">
    <w:name w:val="Revision"/>
    <w:hidden/>
    <w:uiPriority w:val="99"/>
    <w:semiHidden/>
    <w:rsid w:val="00ED3C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5AIRPNAIUNRU-2028481721-9088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https://nokia.sharepoint.com/sites/c5g/e2earch/_layouts/15/DocIdRedir.aspx?ID=5AIRPNAIUNRU-2028481721-9088</Url>
      <Description>5AIRPNAIUNRU-2028481721-9088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CA9345E4-B0FC-40D4-89EF-414EB42BD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59312D02-56D7-4A47-9C9D-157E80D8D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1021</Words>
  <Characters>5173</Characters>
  <Application>Microsoft Office Word</Application>
  <DocSecurity>0</DocSecurity>
  <Lines>43</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Nokia_1105</cp:lastModifiedBy>
  <cp:revision>10</cp:revision>
  <cp:lastPrinted>1899-12-31T23:00:00Z</cp:lastPrinted>
  <dcterms:created xsi:type="dcterms:W3CDTF">2023-05-11T13:28:00Z</dcterms:created>
  <dcterms:modified xsi:type="dcterms:W3CDTF">2023-05-12T07:04:00Z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00e3291d-941f-430e-9643-63366ecaacf0</vt:lpwstr>
  </property>
</Properties>
</file>